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8" w:type="pct"/>
        <w:shd w:val="clear" w:color="auto" w:fill="96DBFB" w:themeFill="accent6" w:themeFillTint="99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21"/>
        <w:gridCol w:w="504"/>
        <w:gridCol w:w="6775"/>
      </w:tblGrid>
      <w:tr w:rsidR="006D409C" w:rsidTr="005309E7">
        <w:trPr>
          <w:trHeight w:val="1080"/>
        </w:trPr>
        <w:tc>
          <w:tcPr>
            <w:tcW w:w="4421" w:type="dxa"/>
            <w:vMerge w:val="restart"/>
            <w:shd w:val="clear" w:color="auto" w:fill="C1DF87" w:themeFill="accent1" w:themeFillTint="99"/>
            <w:tcMar>
              <w:left w:w="360" w:type="dxa"/>
            </w:tcMar>
            <w:vAlign w:val="bottom"/>
          </w:tcPr>
          <w:p w:rsidR="006D409C" w:rsidRDefault="006D409C" w:rsidP="006D409C">
            <w:pPr>
              <w:tabs>
                <w:tab w:val="left" w:pos="990"/>
              </w:tabs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inline distT="0" distB="0" distL="0" distR="0" wp14:anchorId="7C4B8582" wp14:editId="784DB413">
                      <wp:extent cx="2262251" cy="2262251"/>
                      <wp:effectExtent l="19050" t="19050" r="43180" b="43180"/>
                      <wp:docPr id="53" name="Diamond 53" descr="Headshot of woman" title="Headshot of woma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2251" cy="2262251"/>
                              </a:xfrm>
                              <a:prstGeom prst="diamond">
                                <a:avLst/>
                              </a:prstGeom>
                              <a:blipFill dpi="0"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/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2C7796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53" o:spid="_x0000_s1026" type="#_x0000_t4" alt="Title: Headshot of woman - Description: Headshot of woman" style="width:178.15pt;height:17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" strokecolor="#44c1a3 [3207]" strokeweight="1pt">
                      <v:fill r:id="rId11" o:title="Headshot of woman" recolor="t" rotate="t" type="fram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504" w:type="dxa"/>
            <w:shd w:val="clear" w:color="auto" w:fill="C1DF87" w:themeFill="accent1" w:themeFillTint="99"/>
          </w:tcPr>
          <w:p w:rsidR="006D409C" w:rsidRDefault="006D409C" w:rsidP="006D409C">
            <w:pPr>
              <w:tabs>
                <w:tab w:val="left" w:pos="990"/>
              </w:tabs>
            </w:pPr>
          </w:p>
        </w:tc>
        <w:tc>
          <w:tcPr>
            <w:tcW w:w="6775" w:type="dxa"/>
            <w:shd w:val="clear" w:color="auto" w:fill="C1DF87" w:themeFill="accent1" w:themeFillTint="99"/>
            <w:vAlign w:val="center"/>
          </w:tcPr>
          <w:p w:rsidR="006D409C" w:rsidRDefault="00CF05F5" w:rsidP="00CF05F5">
            <w:pPr>
              <w:pStyle w:val="Heading1"/>
            </w:pPr>
            <w:r>
              <w:t>ProFessional qualification</w:t>
            </w:r>
          </w:p>
        </w:tc>
      </w:tr>
      <w:tr w:rsidR="006D409C" w:rsidTr="005309E7">
        <w:trPr>
          <w:trHeight w:val="3024"/>
        </w:trPr>
        <w:tc>
          <w:tcPr>
            <w:tcW w:w="4421" w:type="dxa"/>
            <w:vMerge/>
            <w:shd w:val="clear" w:color="auto" w:fill="C1DF87" w:themeFill="accent1" w:themeFillTint="99"/>
            <w:tcMar>
              <w:left w:w="360" w:type="dxa"/>
            </w:tcMar>
            <w:vAlign w:val="bottom"/>
          </w:tcPr>
          <w:p w:rsidR="006D409C" w:rsidRDefault="006D409C" w:rsidP="00776643">
            <w:pPr>
              <w:tabs>
                <w:tab w:val="left" w:pos="990"/>
              </w:tabs>
              <w:jc w:val="center"/>
              <w:rPr>
                <w:noProof/>
              </w:rPr>
            </w:pPr>
          </w:p>
        </w:tc>
        <w:tc>
          <w:tcPr>
            <w:tcW w:w="504" w:type="dxa"/>
            <w:shd w:val="clear" w:color="auto" w:fill="C1DF87" w:themeFill="accent1" w:themeFillTint="99"/>
            <w:tcMar>
              <w:left w:w="0" w:type="dxa"/>
              <w:right w:w="0" w:type="dxa"/>
            </w:tcMar>
          </w:tcPr>
          <w:p w:rsidR="006D409C" w:rsidRDefault="006D409C" w:rsidP="00776643">
            <w:pPr>
              <w:tabs>
                <w:tab w:val="left" w:pos="990"/>
              </w:tabs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inline distT="0" distB="0" distL="0" distR="0" wp14:anchorId="14FC8A9E">
                      <wp:extent cx="227812" cy="311173"/>
                      <wp:effectExtent l="0" t="3810" r="0" b="0"/>
                      <wp:docPr id="3" name="Right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7812" cy="311173"/>
                              </a:xfrm>
                              <a:custGeom>
                                <a:avLst/>
                                <a:gdLst>
                                  <a:gd name="connsiteX0" fmla="*/ 0 w 342900"/>
                                  <a:gd name="connsiteY0" fmla="*/ 342900 h 342900"/>
                                  <a:gd name="connsiteX1" fmla="*/ 0 w 342900"/>
                                  <a:gd name="connsiteY1" fmla="*/ 0 h 342900"/>
                                  <a:gd name="connsiteX2" fmla="*/ 342900 w 342900"/>
                                  <a:gd name="connsiteY2" fmla="*/ 342900 h 342900"/>
                                  <a:gd name="connsiteX3" fmla="*/ 0 w 342900"/>
                                  <a:gd name="connsiteY3" fmla="*/ 342900 h 342900"/>
                                  <a:gd name="connsiteX0" fmla="*/ 0 w 346648"/>
                                  <a:gd name="connsiteY0" fmla="*/ 342900 h 342900"/>
                                  <a:gd name="connsiteX1" fmla="*/ 0 w 346648"/>
                                  <a:gd name="connsiteY1" fmla="*/ 0 h 342900"/>
                                  <a:gd name="connsiteX2" fmla="*/ 346648 w 346648"/>
                                  <a:gd name="connsiteY2" fmla="*/ 108679 h 342900"/>
                                  <a:gd name="connsiteX3" fmla="*/ 0 w 346648"/>
                                  <a:gd name="connsiteY3" fmla="*/ 342900 h 342900"/>
                                  <a:gd name="connsiteX0" fmla="*/ 1207 w 347855"/>
                                  <a:gd name="connsiteY0" fmla="*/ 234221 h 234221"/>
                                  <a:gd name="connsiteX1" fmla="*/ 0 w 347855"/>
                                  <a:gd name="connsiteY1" fmla="*/ 2598 h 234221"/>
                                  <a:gd name="connsiteX2" fmla="*/ 347855 w 347855"/>
                                  <a:gd name="connsiteY2" fmla="*/ 0 h 234221"/>
                                  <a:gd name="connsiteX3" fmla="*/ 1207 w 347855"/>
                                  <a:gd name="connsiteY3" fmla="*/ 234221 h 234221"/>
                                  <a:gd name="connsiteX0" fmla="*/ 1207 w 346895"/>
                                  <a:gd name="connsiteY0" fmla="*/ 231995 h 231995"/>
                                  <a:gd name="connsiteX1" fmla="*/ 0 w 346895"/>
                                  <a:gd name="connsiteY1" fmla="*/ 372 h 231995"/>
                                  <a:gd name="connsiteX2" fmla="*/ 346895 w 346895"/>
                                  <a:gd name="connsiteY2" fmla="*/ 0 h 231995"/>
                                  <a:gd name="connsiteX3" fmla="*/ 1207 w 346895"/>
                                  <a:gd name="connsiteY3" fmla="*/ 231995 h 231995"/>
                                  <a:gd name="connsiteX0" fmla="*/ 2426 w 346895"/>
                                  <a:gd name="connsiteY0" fmla="*/ 347348 h 347348"/>
                                  <a:gd name="connsiteX1" fmla="*/ 0 w 346895"/>
                                  <a:gd name="connsiteY1" fmla="*/ 372 h 347348"/>
                                  <a:gd name="connsiteX2" fmla="*/ 346895 w 346895"/>
                                  <a:gd name="connsiteY2" fmla="*/ 0 h 347348"/>
                                  <a:gd name="connsiteX3" fmla="*/ 2426 w 346895"/>
                                  <a:gd name="connsiteY3" fmla="*/ 347348 h 3473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46895" h="347348">
                                    <a:moveTo>
                                      <a:pt x="2426" y="347348"/>
                                    </a:moveTo>
                                    <a:cubicBezTo>
                                      <a:pt x="2024" y="270140"/>
                                      <a:pt x="402" y="77580"/>
                                      <a:pt x="0" y="372"/>
                                    </a:cubicBezTo>
                                    <a:lnTo>
                                      <a:pt x="346895" y="0"/>
                                    </a:lnTo>
                                    <a:lnTo>
                                      <a:pt x="2426" y="347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D409C" w:rsidRPr="00AF4EA4" w:rsidRDefault="006D409C" w:rsidP="005309E7">
                                  <w:pPr>
                                    <w:shd w:val="clear" w:color="auto" w:fill="297C52" w:themeFill="accent3" w:themeFillShade="BF"/>
                                    <w:jc w:val="center"/>
                                    <w:rPr>
                                      <w:color w:val="455F51" w:themeColor="tex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4FC8A9E" id="Right Triangle 3" o:spid="_x0000_s1026" style="width:17.95pt;height:24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6895,3473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" adj="-11796480,,5400" path="m2426,347348c2024,270140,402,77580,,372l346895,,2426,347348xe" fillcolor="#729928 [2404]" stroked="f" strokeweight="1pt">
                      <v:stroke joinstyle="miter"/>
                      <v:formulas/>
                      <v:path arrowok="t" o:connecttype="custom" o:connectlocs="1593,311173;0,333;227812,0;1593,311173" o:connectangles="0,0,0,0" textboxrect="0,0,346895,347348"/>
                      <v:textbox>
                        <w:txbxContent>
                          <w:p w:rsidR="006D409C" w:rsidRPr="00AF4EA4" w:rsidRDefault="006D409C" w:rsidP="005309E7">
                            <w:pPr>
                              <w:shd w:val="clear" w:color="auto" w:fill="297C52" w:themeFill="accent3" w:themeFillShade="BF"/>
                              <w:jc w:val="center"/>
                              <w:rPr>
                                <w:color w:val="455F51" w:themeColor="text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6775" w:type="dxa"/>
            <w:shd w:val="clear" w:color="auto" w:fill="C1DF87" w:themeFill="accent1" w:themeFillTint="99"/>
          </w:tcPr>
          <w:p w:rsidR="002F3B96" w:rsidRPr="002F3B96" w:rsidRDefault="002F3B96" w:rsidP="002F3B96">
            <w:pPr>
              <w:numPr>
                <w:ilvl w:val="0"/>
                <w:numId w:val="5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>Tertiary Level</w:t>
            </w:r>
          </w:p>
          <w:p w:rsidR="002F3B96" w:rsidRPr="002F3B96" w:rsidRDefault="002F3B96" w:rsidP="002F3B96">
            <w:pPr>
              <w:spacing w:before="100" w:beforeAutospacing="1" w:after="100" w:afterAutospacing="1"/>
              <w:ind w:left="360"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University of the Assumption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(</w:t>
            </w: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2010 – 2014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)</w:t>
            </w:r>
          </w:p>
          <w:p w:rsidR="002F3B96" w:rsidRDefault="002F3B96" w:rsidP="002F3B96">
            <w:pPr>
              <w:numPr>
                <w:ilvl w:val="0"/>
                <w:numId w:val="6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>Secondary Level</w:t>
            </w: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</w:p>
          <w:p w:rsidR="002F3B96" w:rsidRPr="002F3B96" w:rsidRDefault="002F3B96" w:rsidP="002F3B96">
            <w:pPr>
              <w:spacing w:before="100" w:beforeAutospacing="1" w:after="100" w:afterAutospacing="1"/>
              <w:ind w:left="360"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Scholastica’s</w:t>
            </w:r>
            <w:proofErr w:type="spellEnd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gramStart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Academy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(</w:t>
            </w:r>
            <w:proofErr w:type="gramEnd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2006 – 2010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)</w:t>
            </w:r>
          </w:p>
          <w:p w:rsidR="002F3B96" w:rsidRDefault="002F3B96" w:rsidP="002F3B96">
            <w:pPr>
              <w:numPr>
                <w:ilvl w:val="0"/>
                <w:numId w:val="7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 xml:space="preserve">Elementary </w:t>
            </w:r>
          </w:p>
          <w:p w:rsidR="002F3B96" w:rsidRPr="002F3B96" w:rsidRDefault="002F3B96" w:rsidP="002F3B96">
            <w:pPr>
              <w:spacing w:before="100" w:beforeAutospacing="1" w:after="100" w:afterAutospacing="1"/>
              <w:ind w:left="360"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Scholastica’s</w:t>
            </w:r>
            <w:proofErr w:type="spellEnd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gramStart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Academy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(</w:t>
            </w:r>
            <w:proofErr w:type="gramEnd"/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2000 – 2006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)</w:t>
            </w:r>
          </w:p>
          <w:p w:rsidR="006D409C" w:rsidRDefault="006D409C" w:rsidP="00CF05F5">
            <w:pPr>
              <w:pStyle w:val="Date"/>
            </w:pPr>
          </w:p>
        </w:tc>
      </w:tr>
      <w:tr w:rsidR="006D409C" w:rsidTr="005309E7">
        <w:trPr>
          <w:trHeight w:val="1080"/>
        </w:trPr>
        <w:tc>
          <w:tcPr>
            <w:tcW w:w="4421" w:type="dxa"/>
            <w:vMerge w:val="restart"/>
            <w:shd w:val="clear" w:color="auto" w:fill="C1DF87" w:themeFill="accent1" w:themeFillTint="99"/>
            <w:tcMar>
              <w:left w:w="360" w:type="dxa"/>
            </w:tcMar>
            <w:vAlign w:val="bottom"/>
          </w:tcPr>
          <w:p w:rsidR="00FF3D3A" w:rsidRPr="00FF3D3A" w:rsidRDefault="002F3B96" w:rsidP="002F3B96">
            <w:pPr>
              <w:pStyle w:val="Title"/>
              <w:jc w:val="left"/>
            </w:pPr>
            <w:r>
              <w:t>Your name here</w:t>
            </w:r>
          </w:p>
          <w:p w:rsidR="006D409C" w:rsidRPr="002506E2" w:rsidRDefault="002F3B96" w:rsidP="005D47DE">
            <w:pPr>
              <w:pStyle w:val="Subtitle"/>
              <w:rPr>
                <w:color w:val="1B5337" w:themeColor="accent3" w:themeShade="80"/>
              </w:rPr>
            </w:pPr>
            <w:r>
              <w:rPr>
                <w:color w:val="1B5337" w:themeColor="accent3" w:themeShade="80"/>
                <w:spacing w:val="0"/>
                <w:w w:val="100"/>
              </w:rPr>
              <w:t>Operation Officer</w:t>
            </w:r>
          </w:p>
          <w:p w:rsidR="006D409C" w:rsidRPr="005D47DE" w:rsidRDefault="00CF05F5" w:rsidP="005D47DE">
            <w:pPr>
              <w:pStyle w:val="Heading2"/>
            </w:pPr>
            <w:r>
              <w:t>OBJECTIVE:</w:t>
            </w:r>
          </w:p>
          <w:p w:rsidR="002F3B96" w:rsidRDefault="002F3B96" w:rsidP="002F3B96">
            <w:pPr>
              <w:spacing w:before="100" w:beforeAutospacing="1" w:after="100" w:afterAutospacing="1" w:line="326" w:lineRule="atLeast"/>
            </w:pPr>
            <w:r>
              <w:t>To pursue a highly rewarding career, seeking for a job in a challenging and healthy work environment where I can utilize my skills and knowledge effici</w:t>
            </w:r>
            <w:r>
              <w:t>ently for organizational growth.</w:t>
            </w:r>
          </w:p>
          <w:p w:rsidR="002F3B96" w:rsidRPr="005D47DE" w:rsidRDefault="002F3B96" w:rsidP="002F3B96">
            <w:pPr>
              <w:pStyle w:val="Heading2"/>
            </w:pPr>
            <w:r>
              <w:t>Personal Info:</w:t>
            </w:r>
          </w:p>
          <w:p w:rsidR="002F3B96" w:rsidRDefault="002F3B96" w:rsidP="002F3B96">
            <w:pPr>
              <w:pStyle w:val="NormalWeb"/>
            </w:pPr>
            <w:r>
              <w:t xml:space="preserve">Age:                            21 </w:t>
            </w:r>
            <w:proofErr w:type="gramStart"/>
            <w:r>
              <w:t>years</w:t>
            </w:r>
            <w:proofErr w:type="gramEnd"/>
            <w:r>
              <w:t xml:space="preserve"> old</w:t>
            </w:r>
          </w:p>
          <w:p w:rsidR="002F3B96" w:rsidRDefault="002F3B96" w:rsidP="002F3B96">
            <w:pPr>
              <w:pStyle w:val="NormalWeb"/>
            </w:pPr>
            <w:r>
              <w:t>Height:                        5’6”</w:t>
            </w:r>
          </w:p>
          <w:p w:rsidR="002F3B96" w:rsidRDefault="002F3B96" w:rsidP="002F3B96">
            <w:pPr>
              <w:pStyle w:val="NormalWeb"/>
            </w:pPr>
            <w:r>
              <w:t>Birth date:                   August 12, 1995</w:t>
            </w:r>
          </w:p>
          <w:p w:rsidR="002F3B96" w:rsidRDefault="002F3B96" w:rsidP="002F3B96">
            <w:pPr>
              <w:pStyle w:val="NormalWeb"/>
            </w:pPr>
            <w:r>
              <w:t xml:space="preserve">Weight:                        77 </w:t>
            </w:r>
            <w:proofErr w:type="spellStart"/>
            <w:r>
              <w:t>kgs</w:t>
            </w:r>
            <w:proofErr w:type="spellEnd"/>
            <w:r>
              <w:t>.</w:t>
            </w:r>
          </w:p>
          <w:p w:rsidR="002F3B96" w:rsidRDefault="002F3B96" w:rsidP="002F3B96">
            <w:pPr>
              <w:pStyle w:val="NormalWeb"/>
            </w:pPr>
            <w:r>
              <w:t>Civil Status:                Single</w:t>
            </w:r>
          </w:p>
          <w:p w:rsidR="002F3B96" w:rsidRDefault="002F3B96" w:rsidP="002F3B96">
            <w:pPr>
              <w:pStyle w:val="NormalWeb"/>
            </w:pPr>
            <w:r>
              <w:lastRenderedPageBreak/>
              <w:t>Nationality:                Filipino</w:t>
            </w:r>
          </w:p>
          <w:p w:rsidR="002F3B96" w:rsidRDefault="002F3B96" w:rsidP="002F3B96">
            <w:pPr>
              <w:pStyle w:val="NormalWeb"/>
            </w:pPr>
            <w:r>
              <w:t>Religion:                     Catholic</w:t>
            </w:r>
          </w:p>
          <w:p w:rsidR="006D409C" w:rsidRDefault="005309E7" w:rsidP="002F3B96">
            <w:bookmarkStart w:id="0" w:name="_GoBack"/>
            <w:bookmarkEnd w:id="0"/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463550</wp:posOffset>
                      </wp:positionV>
                      <wp:extent cx="267335" cy="196215"/>
                      <wp:effectExtent l="38100" t="19050" r="18415" b="32385"/>
                      <wp:wrapNone/>
                      <wp:docPr id="9" name="Right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978325">
                                <a:off x="0" y="0"/>
                                <a:ext cx="267335" cy="19621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B945EB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9" o:spid="_x0000_s1026" type="#_x0000_t6" style="position:absolute;margin-left:202.85pt;margin-top:36.5pt;width:21.05pt;height:15.45pt;rotation:-11601702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" fillcolor="#729928 [2404]" strokecolor="#4c661a [1604]" strokeweight="1pt"/>
                  </w:pict>
                </mc:Fallback>
              </mc:AlternateContent>
            </w:r>
          </w:p>
        </w:tc>
        <w:tc>
          <w:tcPr>
            <w:tcW w:w="504" w:type="dxa"/>
            <w:shd w:val="clear" w:color="auto" w:fill="C1DF87" w:themeFill="accent1" w:themeFillTint="99"/>
          </w:tcPr>
          <w:p w:rsidR="006D409C" w:rsidRDefault="006D409C" w:rsidP="00776643">
            <w:pPr>
              <w:tabs>
                <w:tab w:val="left" w:pos="990"/>
              </w:tabs>
            </w:pPr>
          </w:p>
        </w:tc>
        <w:tc>
          <w:tcPr>
            <w:tcW w:w="6775" w:type="dxa"/>
            <w:shd w:val="clear" w:color="auto" w:fill="C1DF87" w:themeFill="accent1" w:themeFillTint="99"/>
            <w:vAlign w:val="center"/>
          </w:tcPr>
          <w:sdt>
            <w:sdtPr>
              <w:id w:val="1001553383"/>
              <w:placeholder>
                <w:docPart w:val="7FC13D0F495647EC8DFA078CF6059F04"/>
              </w:placeholder>
              <w:temporary/>
              <w:showingPlcHdr/>
              <w15:appearance w15:val="hidden"/>
            </w:sdtPr>
            <w:sdtEndPr/>
            <w:sdtContent>
              <w:p w:rsidR="006D409C" w:rsidRDefault="006D409C" w:rsidP="00776643">
                <w:pPr>
                  <w:pStyle w:val="Heading1"/>
                  <w:rPr>
                    <w:b/>
                  </w:rPr>
                </w:pPr>
                <w:r w:rsidRPr="00036450">
                  <w:t>WORK EXPERIENCE</w:t>
                </w:r>
              </w:p>
            </w:sdtContent>
          </w:sdt>
        </w:tc>
      </w:tr>
      <w:tr w:rsidR="006D409C" w:rsidTr="005309E7">
        <w:trPr>
          <w:trHeight w:val="5688"/>
        </w:trPr>
        <w:tc>
          <w:tcPr>
            <w:tcW w:w="4421" w:type="dxa"/>
            <w:vMerge/>
            <w:shd w:val="clear" w:color="auto" w:fill="C1DF87" w:themeFill="accent1" w:themeFillTint="99"/>
            <w:vAlign w:val="bottom"/>
          </w:tcPr>
          <w:p w:rsidR="006D409C" w:rsidRDefault="006D409C" w:rsidP="00776643">
            <w:pPr>
              <w:ind w:right="0"/>
              <w:rPr>
                <w:noProof/>
              </w:rPr>
            </w:pPr>
          </w:p>
        </w:tc>
        <w:tc>
          <w:tcPr>
            <w:tcW w:w="504" w:type="dxa"/>
            <w:shd w:val="clear" w:color="auto" w:fill="C1DF87" w:themeFill="accent1" w:themeFillTint="99"/>
            <w:tcMar>
              <w:left w:w="0" w:type="dxa"/>
              <w:right w:w="0" w:type="dxa"/>
            </w:tcMar>
          </w:tcPr>
          <w:p w:rsidR="006D409C" w:rsidRDefault="00F56513" w:rsidP="00776643">
            <w:pPr>
              <w:tabs>
                <w:tab w:val="left" w:pos="990"/>
              </w:tabs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inline distT="0" distB="0" distL="0" distR="0" wp14:anchorId="5CF83FC8" wp14:editId="3AB3D172">
                      <wp:extent cx="227812" cy="311173"/>
                      <wp:effectExtent l="0" t="3810" r="0" b="0"/>
                      <wp:docPr id="6" name="Right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7812" cy="311173"/>
                              </a:xfrm>
                              <a:custGeom>
                                <a:avLst/>
                                <a:gdLst>
                                  <a:gd name="connsiteX0" fmla="*/ 0 w 342900"/>
                                  <a:gd name="connsiteY0" fmla="*/ 342900 h 342900"/>
                                  <a:gd name="connsiteX1" fmla="*/ 0 w 342900"/>
                                  <a:gd name="connsiteY1" fmla="*/ 0 h 342900"/>
                                  <a:gd name="connsiteX2" fmla="*/ 342900 w 342900"/>
                                  <a:gd name="connsiteY2" fmla="*/ 342900 h 342900"/>
                                  <a:gd name="connsiteX3" fmla="*/ 0 w 342900"/>
                                  <a:gd name="connsiteY3" fmla="*/ 342900 h 342900"/>
                                  <a:gd name="connsiteX0" fmla="*/ 0 w 346648"/>
                                  <a:gd name="connsiteY0" fmla="*/ 342900 h 342900"/>
                                  <a:gd name="connsiteX1" fmla="*/ 0 w 346648"/>
                                  <a:gd name="connsiteY1" fmla="*/ 0 h 342900"/>
                                  <a:gd name="connsiteX2" fmla="*/ 346648 w 346648"/>
                                  <a:gd name="connsiteY2" fmla="*/ 108679 h 342900"/>
                                  <a:gd name="connsiteX3" fmla="*/ 0 w 346648"/>
                                  <a:gd name="connsiteY3" fmla="*/ 342900 h 342900"/>
                                  <a:gd name="connsiteX0" fmla="*/ 1207 w 347855"/>
                                  <a:gd name="connsiteY0" fmla="*/ 234221 h 234221"/>
                                  <a:gd name="connsiteX1" fmla="*/ 0 w 347855"/>
                                  <a:gd name="connsiteY1" fmla="*/ 2598 h 234221"/>
                                  <a:gd name="connsiteX2" fmla="*/ 347855 w 347855"/>
                                  <a:gd name="connsiteY2" fmla="*/ 0 h 234221"/>
                                  <a:gd name="connsiteX3" fmla="*/ 1207 w 347855"/>
                                  <a:gd name="connsiteY3" fmla="*/ 234221 h 234221"/>
                                  <a:gd name="connsiteX0" fmla="*/ 1207 w 346895"/>
                                  <a:gd name="connsiteY0" fmla="*/ 231995 h 231995"/>
                                  <a:gd name="connsiteX1" fmla="*/ 0 w 346895"/>
                                  <a:gd name="connsiteY1" fmla="*/ 372 h 231995"/>
                                  <a:gd name="connsiteX2" fmla="*/ 346895 w 346895"/>
                                  <a:gd name="connsiteY2" fmla="*/ 0 h 231995"/>
                                  <a:gd name="connsiteX3" fmla="*/ 1207 w 346895"/>
                                  <a:gd name="connsiteY3" fmla="*/ 231995 h 231995"/>
                                  <a:gd name="connsiteX0" fmla="*/ 2426 w 346895"/>
                                  <a:gd name="connsiteY0" fmla="*/ 347348 h 347348"/>
                                  <a:gd name="connsiteX1" fmla="*/ 0 w 346895"/>
                                  <a:gd name="connsiteY1" fmla="*/ 372 h 347348"/>
                                  <a:gd name="connsiteX2" fmla="*/ 346895 w 346895"/>
                                  <a:gd name="connsiteY2" fmla="*/ 0 h 347348"/>
                                  <a:gd name="connsiteX3" fmla="*/ 2426 w 346895"/>
                                  <a:gd name="connsiteY3" fmla="*/ 347348 h 3473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46895" h="347348">
                                    <a:moveTo>
                                      <a:pt x="2426" y="347348"/>
                                    </a:moveTo>
                                    <a:cubicBezTo>
                                      <a:pt x="2024" y="270140"/>
                                      <a:pt x="402" y="77580"/>
                                      <a:pt x="0" y="372"/>
                                    </a:cubicBezTo>
                                    <a:lnTo>
                                      <a:pt x="346895" y="0"/>
                                    </a:lnTo>
                                    <a:lnTo>
                                      <a:pt x="2426" y="347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56513" w:rsidRPr="00AF4EA4" w:rsidRDefault="00F56513" w:rsidP="00F56513">
                                  <w:pPr>
                                    <w:jc w:val="center"/>
                                    <w:rPr>
                                      <w:color w:val="455F51" w:themeColor="tex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CF83FC8" id="_x0000_s1027" style="width:17.95pt;height:24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6895,3473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" adj="-11796480,,5400" path="m2426,347348c2024,270140,402,77580,,372l346895,,2426,347348xe" fillcolor="#729928 [2404]" stroked="f" strokeweight="1pt">
                      <v:stroke joinstyle="miter"/>
                      <v:formulas/>
                      <v:path arrowok="t" o:connecttype="custom" o:connectlocs="1593,311173;0,333;227812,0;1593,311173" o:connectangles="0,0,0,0" textboxrect="0,0,346895,347348"/>
                      <v:textbox>
                        <w:txbxContent>
                          <w:p w:rsidR="00F56513" w:rsidRPr="00AF4EA4" w:rsidRDefault="00F56513" w:rsidP="00F56513">
                            <w:pPr>
                              <w:jc w:val="center"/>
                              <w:rPr>
                                <w:color w:val="455F51" w:themeColor="text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6775" w:type="dxa"/>
            <w:shd w:val="clear" w:color="auto" w:fill="C1DF87" w:themeFill="accent1" w:themeFillTint="99"/>
          </w:tcPr>
          <w:p w:rsidR="006D409C" w:rsidRDefault="006D409C" w:rsidP="00CF05F5">
            <w:pPr>
              <w:rPr>
                <w:rFonts w:ascii="Georgia" w:eastAsia="Times New Roman" w:hAnsi="Georgia" w:cs="Times New Roman"/>
                <w:b/>
                <w:bCs/>
                <w:color w:val="333333"/>
                <w:u w:val="single"/>
              </w:rPr>
            </w:pPr>
            <w:r>
              <w:rPr>
                <w:b/>
              </w:rPr>
              <w:t xml:space="preserve"> </w:t>
            </w:r>
            <w:r w:rsidRPr="00036450">
              <w:t xml:space="preserve"> </w:t>
            </w:r>
            <w:r w:rsidR="00CF05F5">
              <w:rPr>
                <w:rFonts w:ascii="Georgia" w:eastAsia="Times New Roman" w:hAnsi="Georgia" w:cs="Times New Roman"/>
                <w:b/>
                <w:bCs/>
                <w:color w:val="333333"/>
                <w:u w:val="single"/>
              </w:rPr>
              <w:t>AMERICAN EXPRESS:</w:t>
            </w:r>
          </w:p>
          <w:p w:rsidR="002F3B96" w:rsidRPr="002F3B96" w:rsidRDefault="002F3B96" w:rsidP="002F3B96">
            <w:p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>Chief Operations Officer: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Monitor all administrative functions as per requirement.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Supervise effective compilation and collection of information and data to enhance growth.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Analyze all opportunities and recommend ways to improve efficiency and reduce costs.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Develop plans and supervise various departmental meetings and participate in various growth based campaigns.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Administer all indoor performance in department through efficient coaching and monitoring.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Provide training to workers and provide upgrade to various technical skills.</w:t>
            </w:r>
          </w:p>
          <w:p w:rsidR="002F3B96" w:rsidRPr="002F3B96" w:rsidRDefault="002F3B96" w:rsidP="002F3B96">
            <w:pPr>
              <w:numPr>
                <w:ilvl w:val="0"/>
                <w:numId w:val="8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Ensure compliance with applicable laws and company policies.</w:t>
            </w:r>
          </w:p>
          <w:p w:rsidR="002F3B96" w:rsidRPr="002F3B96" w:rsidRDefault="002F3B96" w:rsidP="002F3B96">
            <w:p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> VENTURA TECHNOLOGICAL STATE UNIVERSITY</w:t>
            </w:r>
          </w:p>
          <w:p w:rsidR="002F3B96" w:rsidRPr="002F3B96" w:rsidRDefault="002F3B96" w:rsidP="002F3B96">
            <w:p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b/>
                <w:bCs/>
                <w:sz w:val="24"/>
                <w:lang w:eastAsia="en-US"/>
              </w:rPr>
              <w:t>Operational Secretary</w:t>
            </w: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(College Operation Officer)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Keep and maintain records of curricula, research, extension and other academic matters; monitor their implementation and advice the Dean.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Serve as the secretary of the college faculty; issue notices of college faculty meetings and keep the minutes and record.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Keeping clerical and computerized records of pupils and staff.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Ordering equipment and stationery.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Typing letters, reports and other documents.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Answering the phone and passing on messages.</w:t>
            </w:r>
          </w:p>
          <w:p w:rsidR="002F3B96" w:rsidRP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Help execute decision of committees of the College and of the University authorities affecting students.</w:t>
            </w:r>
          </w:p>
          <w:p w:rsidR="002F3B96" w:rsidRDefault="002F3B96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3B9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Perform other functions pertaining to the Office of the College Secretary, or assigned by the Dean.</w:t>
            </w:r>
          </w:p>
          <w:p w:rsidR="002F3B96" w:rsidRDefault="002F3B96" w:rsidP="002F3B96">
            <w:pPr>
              <w:pStyle w:val="Heading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t>References</w:t>
            </w:r>
          </w:p>
          <w:p w:rsidR="002F3B96" w:rsidRDefault="005309E7" w:rsidP="002F3B96">
            <w:pPr>
              <w:numPr>
                <w:ilvl w:val="0"/>
                <w:numId w:val="9"/>
              </w:num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Are available upon request.</w:t>
            </w:r>
          </w:p>
          <w:p w:rsidR="005309E7" w:rsidRPr="002F3B96" w:rsidRDefault="005309E7" w:rsidP="005309E7">
            <w:pPr>
              <w:spacing w:before="100" w:beforeAutospacing="1" w:after="100" w:afterAutospacing="1"/>
              <w:ind w:right="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5309E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I hereby certify that the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Style w:val="Emphasis"/>
              </w:rPr>
              <w:t>above information is</w:t>
            </w:r>
            <w:r>
              <w:rPr>
                <w:rStyle w:val="Emphasis"/>
              </w:rPr>
              <w:t xml:space="preserve"> true and correct to the best of my knowledge and belief.</w:t>
            </w:r>
          </w:p>
          <w:p w:rsidR="00CF05F5" w:rsidRDefault="00CF05F5" w:rsidP="00CF05F5"/>
        </w:tc>
      </w:tr>
      <w:tr w:rsidR="002F3B96" w:rsidTr="002506E2">
        <w:trPr>
          <w:gridAfter w:val="1"/>
          <w:wAfter w:w="6775" w:type="dxa"/>
          <w:trHeight w:val="1080"/>
        </w:trPr>
        <w:tc>
          <w:tcPr>
            <w:tcW w:w="4421" w:type="dxa"/>
            <w:vMerge/>
            <w:shd w:val="clear" w:color="auto" w:fill="96DBFB" w:themeFill="accent6" w:themeFillTint="99"/>
            <w:vAlign w:val="bottom"/>
          </w:tcPr>
          <w:p w:rsidR="002F3B96" w:rsidRDefault="002F3B96" w:rsidP="00776643">
            <w:pPr>
              <w:ind w:right="0"/>
              <w:rPr>
                <w:noProof/>
              </w:rPr>
            </w:pPr>
          </w:p>
        </w:tc>
        <w:tc>
          <w:tcPr>
            <w:tcW w:w="504" w:type="dxa"/>
            <w:shd w:val="clear" w:color="auto" w:fill="96DBFB" w:themeFill="accent6" w:themeFillTint="99"/>
          </w:tcPr>
          <w:p w:rsidR="002F3B96" w:rsidRDefault="002F3B96" w:rsidP="00776643">
            <w:pPr>
              <w:tabs>
                <w:tab w:val="left" w:pos="990"/>
              </w:tabs>
            </w:pPr>
          </w:p>
        </w:tc>
      </w:tr>
      <w:tr w:rsidR="002F3B96" w:rsidTr="002506E2">
        <w:trPr>
          <w:gridAfter w:val="1"/>
          <w:wAfter w:w="6775" w:type="dxa"/>
          <w:trHeight w:val="2160"/>
        </w:trPr>
        <w:tc>
          <w:tcPr>
            <w:tcW w:w="4421" w:type="dxa"/>
            <w:vMerge/>
            <w:tcBorders>
              <w:bottom w:val="nil"/>
            </w:tcBorders>
            <w:shd w:val="clear" w:color="auto" w:fill="96DBFB" w:themeFill="accent6" w:themeFillTint="99"/>
            <w:vAlign w:val="bottom"/>
          </w:tcPr>
          <w:p w:rsidR="002F3B96" w:rsidRDefault="002F3B96" w:rsidP="00776643">
            <w:pPr>
              <w:ind w:right="0"/>
              <w:rPr>
                <w:noProof/>
              </w:rPr>
            </w:pPr>
          </w:p>
        </w:tc>
        <w:tc>
          <w:tcPr>
            <w:tcW w:w="504" w:type="dxa"/>
            <w:tcBorders>
              <w:bottom w:val="nil"/>
            </w:tcBorders>
            <w:shd w:val="clear" w:color="auto" w:fill="96DBFB" w:themeFill="accent6" w:themeFillTint="99"/>
            <w:tcMar>
              <w:left w:w="0" w:type="dxa"/>
              <w:right w:w="0" w:type="dxa"/>
            </w:tcMar>
          </w:tcPr>
          <w:p w:rsidR="002F3B96" w:rsidRDefault="002F3B96" w:rsidP="00776643">
            <w:pPr>
              <w:tabs>
                <w:tab w:val="left" w:pos="990"/>
              </w:tabs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inline distT="0" distB="0" distL="0" distR="0" wp14:anchorId="3F7454D4" wp14:editId="6CE71A89">
                      <wp:extent cx="227812" cy="311173"/>
                      <wp:effectExtent l="0" t="3810" r="0" b="0"/>
                      <wp:docPr id="5" name="Right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7812" cy="311173"/>
                              </a:xfrm>
                              <a:custGeom>
                                <a:avLst/>
                                <a:gdLst>
                                  <a:gd name="connsiteX0" fmla="*/ 0 w 342900"/>
                                  <a:gd name="connsiteY0" fmla="*/ 342900 h 342900"/>
                                  <a:gd name="connsiteX1" fmla="*/ 0 w 342900"/>
                                  <a:gd name="connsiteY1" fmla="*/ 0 h 342900"/>
                                  <a:gd name="connsiteX2" fmla="*/ 342900 w 342900"/>
                                  <a:gd name="connsiteY2" fmla="*/ 342900 h 342900"/>
                                  <a:gd name="connsiteX3" fmla="*/ 0 w 342900"/>
                                  <a:gd name="connsiteY3" fmla="*/ 342900 h 342900"/>
                                  <a:gd name="connsiteX0" fmla="*/ 0 w 346648"/>
                                  <a:gd name="connsiteY0" fmla="*/ 342900 h 342900"/>
                                  <a:gd name="connsiteX1" fmla="*/ 0 w 346648"/>
                                  <a:gd name="connsiteY1" fmla="*/ 0 h 342900"/>
                                  <a:gd name="connsiteX2" fmla="*/ 346648 w 346648"/>
                                  <a:gd name="connsiteY2" fmla="*/ 108679 h 342900"/>
                                  <a:gd name="connsiteX3" fmla="*/ 0 w 346648"/>
                                  <a:gd name="connsiteY3" fmla="*/ 342900 h 342900"/>
                                  <a:gd name="connsiteX0" fmla="*/ 1207 w 347855"/>
                                  <a:gd name="connsiteY0" fmla="*/ 234221 h 234221"/>
                                  <a:gd name="connsiteX1" fmla="*/ 0 w 347855"/>
                                  <a:gd name="connsiteY1" fmla="*/ 2598 h 234221"/>
                                  <a:gd name="connsiteX2" fmla="*/ 347855 w 347855"/>
                                  <a:gd name="connsiteY2" fmla="*/ 0 h 234221"/>
                                  <a:gd name="connsiteX3" fmla="*/ 1207 w 347855"/>
                                  <a:gd name="connsiteY3" fmla="*/ 234221 h 234221"/>
                                  <a:gd name="connsiteX0" fmla="*/ 1207 w 346895"/>
                                  <a:gd name="connsiteY0" fmla="*/ 231995 h 231995"/>
                                  <a:gd name="connsiteX1" fmla="*/ 0 w 346895"/>
                                  <a:gd name="connsiteY1" fmla="*/ 372 h 231995"/>
                                  <a:gd name="connsiteX2" fmla="*/ 346895 w 346895"/>
                                  <a:gd name="connsiteY2" fmla="*/ 0 h 231995"/>
                                  <a:gd name="connsiteX3" fmla="*/ 1207 w 346895"/>
                                  <a:gd name="connsiteY3" fmla="*/ 231995 h 231995"/>
                                  <a:gd name="connsiteX0" fmla="*/ 2426 w 346895"/>
                                  <a:gd name="connsiteY0" fmla="*/ 347348 h 347348"/>
                                  <a:gd name="connsiteX1" fmla="*/ 0 w 346895"/>
                                  <a:gd name="connsiteY1" fmla="*/ 372 h 347348"/>
                                  <a:gd name="connsiteX2" fmla="*/ 346895 w 346895"/>
                                  <a:gd name="connsiteY2" fmla="*/ 0 h 347348"/>
                                  <a:gd name="connsiteX3" fmla="*/ 2426 w 346895"/>
                                  <a:gd name="connsiteY3" fmla="*/ 347348 h 3473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46895" h="347348">
                                    <a:moveTo>
                                      <a:pt x="2426" y="347348"/>
                                    </a:moveTo>
                                    <a:cubicBezTo>
                                      <a:pt x="2024" y="270140"/>
                                      <a:pt x="402" y="77580"/>
                                      <a:pt x="0" y="372"/>
                                    </a:cubicBezTo>
                                    <a:lnTo>
                                      <a:pt x="346895" y="0"/>
                                    </a:lnTo>
                                    <a:lnTo>
                                      <a:pt x="2426" y="347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F3B96" w:rsidRPr="00AF4EA4" w:rsidRDefault="002F3B96" w:rsidP="002F3B96">
                                  <w:pPr>
                                    <w:rPr>
                                      <w:color w:val="455F51" w:themeColor="text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F7454D4" id="_x0000_s1028" style="width:17.95pt;height:24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6895,3473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" adj="-11796480,,5400" path="m2426,347348c2024,270140,402,77580,,372l346895,,2426,347348xe" fillcolor="#08a4ee [2409]" stroked="f" strokeweight="1pt">
                      <v:stroke joinstyle="miter"/>
                      <v:formulas/>
                      <v:path arrowok="t" o:connecttype="custom" o:connectlocs="1593,311173;0,333;227812,0;1593,311173" o:connectangles="0,0,0,0" textboxrect="0,0,346895,347348"/>
                      <v:textbox>
                        <w:txbxContent>
                          <w:p w:rsidR="002F3B96" w:rsidRPr="00AF4EA4" w:rsidRDefault="002F3B96" w:rsidP="002F3B96">
                            <w:pPr>
                              <w:rPr>
                                <w:color w:val="455F51" w:themeColor="text2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2F3B96" w:rsidRDefault="002F3B96" w:rsidP="005D47DE"/>
    <w:p w:rsidR="002F3B96" w:rsidRPr="002F3B96" w:rsidRDefault="002F3B96" w:rsidP="002F3B96"/>
    <w:p w:rsidR="002F3B96" w:rsidRPr="002F3B96" w:rsidRDefault="002F3B96" w:rsidP="002F3B96"/>
    <w:p w:rsidR="002F3B96" w:rsidRPr="002F3B96" w:rsidRDefault="002F3B96" w:rsidP="002F3B96"/>
    <w:p w:rsidR="002F3B96" w:rsidRPr="002F3B96" w:rsidRDefault="002F3B96" w:rsidP="002F3B96"/>
    <w:p w:rsidR="002F3B96" w:rsidRPr="002F3B96" w:rsidRDefault="002F3B96" w:rsidP="002F3B96"/>
    <w:p w:rsidR="002F3B96" w:rsidRPr="002F3B96" w:rsidRDefault="002F3B96" w:rsidP="002F3B96"/>
    <w:p w:rsidR="002F3B96" w:rsidRPr="002F3B96" w:rsidRDefault="002F3B96" w:rsidP="002F3B96"/>
    <w:p w:rsidR="002F3B96" w:rsidRPr="002F3B96" w:rsidRDefault="002F3B96" w:rsidP="002F3B96"/>
    <w:p w:rsidR="002F3B96" w:rsidRDefault="002F3B96" w:rsidP="002F3B96"/>
    <w:p w:rsidR="002F3B96" w:rsidRPr="002F3B96" w:rsidRDefault="002F3B96" w:rsidP="002F3B96"/>
    <w:p w:rsidR="002F3B96" w:rsidRDefault="002F3B96" w:rsidP="002F3B96"/>
    <w:p w:rsidR="00153B84" w:rsidRPr="002F3B96" w:rsidRDefault="002F3B96" w:rsidP="002F3B96">
      <w:pPr>
        <w:tabs>
          <w:tab w:val="left" w:pos="2820"/>
        </w:tabs>
      </w:pPr>
      <w:r>
        <w:tab/>
      </w:r>
    </w:p>
    <w:sectPr w:rsidR="00153B84" w:rsidRPr="002F3B96" w:rsidSect="00F56513">
      <w:headerReference w:type="default" r:id="rId12"/>
      <w:pgSz w:w="12240" w:h="15840"/>
      <w:pgMar w:top="360" w:right="360" w:bottom="360" w:left="36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19C" w:rsidRDefault="0099319C" w:rsidP="00C51CF5">
      <w:r>
        <w:separator/>
      </w:r>
    </w:p>
  </w:endnote>
  <w:endnote w:type="continuationSeparator" w:id="0">
    <w:p w:rsidR="0099319C" w:rsidRDefault="0099319C" w:rsidP="00C5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GGothicE">
    <w:altName w:val="MS Gothic"/>
    <w:charset w:val="80"/>
    <w:family w:val="modern"/>
    <w:pitch w:val="fixed"/>
    <w:sig w:usb0="00000000" w:usb1="6AC7FDFB" w:usb2="00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19C" w:rsidRDefault="0099319C" w:rsidP="00C51CF5">
      <w:r>
        <w:separator/>
      </w:r>
    </w:p>
  </w:footnote>
  <w:footnote w:type="continuationSeparator" w:id="0">
    <w:p w:rsidR="0099319C" w:rsidRDefault="0099319C" w:rsidP="00C51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F5" w:rsidRDefault="00F5651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228600</wp:posOffset>
              </wp:positionH>
              <wp:positionV relativeFrom="page">
                <wp:align>center</wp:align>
              </wp:positionV>
              <wp:extent cx="3005070" cy="9467090"/>
              <wp:effectExtent l="0" t="0" r="0" b="3175"/>
              <wp:wrapNone/>
              <wp:docPr id="4" name="Manual Inpu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05070" cy="9467090"/>
                      </a:xfrm>
                      <a:prstGeom prst="flowChartManualInpu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40500</wp14:pctWidth>
              </wp14:sizeRelH>
              <wp14:sizeRelV relativeFrom="page">
                <wp14:pctHeight>94100</wp14:pctHeight>
              </wp14:sizeRelV>
            </wp:anchor>
          </w:drawing>
        </mc:Choice>
        <mc:Fallback>
          <w:pict>
            <v:shapetype w14:anchorId="7710F005" id="_x0000_t118" coordsize="21600,21600" o:spt="118" path="m,4292l21600,r,21600l,21600xe">
              <v:stroke joinstyle="miter"/>
              <v:path gradientshapeok="t" o:connecttype="custom" o:connectlocs="10800,2146;0,10800;10800,21600;21600,10800" textboxrect="0,4291,21600,21600"/>
            </v:shapetype>
            <v:shape id="Manual Input 4" o:spid="_x0000_s1026" type="#_x0000_t118" style="position:absolute;margin-left:18pt;margin-top:0;width:236.6pt;height:745.45pt;z-index:-251657216;visibility:visible;mso-wrap-style:square;mso-width-percent:405;mso-height-percent:941;mso-wrap-distance-left:9pt;mso-wrap-distance-top:0;mso-wrap-distance-right:9pt;mso-wrap-distance-bottom:0;mso-position-horizontal:absolute;mso-position-horizontal-relative:page;mso-position-vertical:center;mso-position-vertical-relative:page;mso-width-percent:405;mso-height-percent:941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" fillcolor="#eaf4d7 [660]" stroked="f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AC02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E0A44"/>
    <w:multiLevelType w:val="multilevel"/>
    <w:tmpl w:val="091E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668DC"/>
    <w:multiLevelType w:val="multilevel"/>
    <w:tmpl w:val="34E0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55ABD"/>
    <w:multiLevelType w:val="multilevel"/>
    <w:tmpl w:val="A5F4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B3770"/>
    <w:multiLevelType w:val="multilevel"/>
    <w:tmpl w:val="F296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9B6EC6"/>
    <w:multiLevelType w:val="multilevel"/>
    <w:tmpl w:val="E956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634847"/>
    <w:multiLevelType w:val="multilevel"/>
    <w:tmpl w:val="07128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612B0F"/>
    <w:multiLevelType w:val="multilevel"/>
    <w:tmpl w:val="3490C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0B4BF2"/>
    <w:multiLevelType w:val="multilevel"/>
    <w:tmpl w:val="72EA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activeWritingStyle w:appName="MSWord" w:lang="en-US" w:vendorID="64" w:dllVersion="131078" w:nlCheck="1" w:checkStyle="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D3A"/>
    <w:rsid w:val="000521EF"/>
    <w:rsid w:val="000A545F"/>
    <w:rsid w:val="000F3BEA"/>
    <w:rsid w:val="0010314C"/>
    <w:rsid w:val="00153B84"/>
    <w:rsid w:val="00196AAB"/>
    <w:rsid w:val="001A4D1A"/>
    <w:rsid w:val="001B0B3D"/>
    <w:rsid w:val="002506E2"/>
    <w:rsid w:val="002F3B96"/>
    <w:rsid w:val="003B0DB8"/>
    <w:rsid w:val="00431999"/>
    <w:rsid w:val="00443E2D"/>
    <w:rsid w:val="005309E7"/>
    <w:rsid w:val="00572086"/>
    <w:rsid w:val="00597871"/>
    <w:rsid w:val="005D47DE"/>
    <w:rsid w:val="005F364E"/>
    <w:rsid w:val="0062123A"/>
    <w:rsid w:val="00635EF0"/>
    <w:rsid w:val="00646E75"/>
    <w:rsid w:val="00663587"/>
    <w:rsid w:val="006D409C"/>
    <w:rsid w:val="00776643"/>
    <w:rsid w:val="00797579"/>
    <w:rsid w:val="007D0F5B"/>
    <w:rsid w:val="00882E29"/>
    <w:rsid w:val="00896343"/>
    <w:rsid w:val="008F290E"/>
    <w:rsid w:val="00942045"/>
    <w:rsid w:val="00964B9F"/>
    <w:rsid w:val="0099319C"/>
    <w:rsid w:val="009F215D"/>
    <w:rsid w:val="00A73BCA"/>
    <w:rsid w:val="00A75FCE"/>
    <w:rsid w:val="00AC5509"/>
    <w:rsid w:val="00AF4EA4"/>
    <w:rsid w:val="00B0669D"/>
    <w:rsid w:val="00B90CEF"/>
    <w:rsid w:val="00B95D4D"/>
    <w:rsid w:val="00C51CF5"/>
    <w:rsid w:val="00C93D20"/>
    <w:rsid w:val="00CA407F"/>
    <w:rsid w:val="00CF05F5"/>
    <w:rsid w:val="00D00A30"/>
    <w:rsid w:val="00D8438A"/>
    <w:rsid w:val="00DC71AE"/>
    <w:rsid w:val="00E55D74"/>
    <w:rsid w:val="00E774C3"/>
    <w:rsid w:val="00E8541C"/>
    <w:rsid w:val="00F56513"/>
    <w:rsid w:val="00FC5CD1"/>
    <w:rsid w:val="00FD27BC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D11C8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086"/>
    <w:pPr>
      <w:ind w:right="360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5509"/>
    <w:pPr>
      <w:keepNext/>
      <w:keepLines/>
      <w:outlineLvl w:val="0"/>
    </w:pPr>
    <w:rPr>
      <w:rFonts w:asciiTheme="majorHAnsi" w:eastAsiaTheme="majorEastAsia" w:hAnsiTheme="majorHAnsi" w:cstheme="majorBidi"/>
      <w:caps/>
      <w:color w:val="FFFFFF" w:themeColor="background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43E2D"/>
    <w:pPr>
      <w:keepNext/>
      <w:keepLines/>
      <w:pBdr>
        <w:bottom w:val="single" w:sz="8" w:space="1" w:color="99CB38" w:themeColor="accent1"/>
      </w:pBd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C51C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C661A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43E2D"/>
    <w:rPr>
      <w:rFonts w:asciiTheme="majorHAnsi" w:eastAsiaTheme="majorEastAsia" w:hAnsiTheme="majorHAnsi" w:cstheme="majorBidi"/>
      <w:b/>
      <w:bCs/>
      <w:caps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43E2D"/>
    <w:pPr>
      <w:spacing w:after="300"/>
      <w:contextualSpacing/>
      <w:jc w:val="center"/>
    </w:pPr>
    <w:rPr>
      <w:rFonts w:asciiTheme="majorHAnsi" w:eastAsiaTheme="majorEastAsia" w:hAnsiTheme="majorHAnsi" w:cstheme="majorBidi"/>
      <w:caps/>
      <w:spacing w:val="5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43E2D"/>
    <w:rPr>
      <w:rFonts w:asciiTheme="majorHAnsi" w:eastAsiaTheme="majorEastAsia" w:hAnsiTheme="majorHAnsi" w:cstheme="majorBidi"/>
      <w:caps/>
      <w:spacing w:val="5"/>
      <w:kern w:val="28"/>
      <w:sz w:val="72"/>
      <w:szCs w:val="52"/>
    </w:rPr>
  </w:style>
  <w:style w:type="character" w:styleId="Emphasis">
    <w:name w:val="Emphasis"/>
    <w:basedOn w:val="DefaultParagraphFont"/>
    <w:uiPriority w:val="20"/>
    <w:qFormat/>
    <w:rsid w:val="00B90CEF"/>
    <w:rPr>
      <w:i/>
      <w:iCs/>
    </w:rPr>
  </w:style>
  <w:style w:type="paragraph" w:styleId="ListParagraph">
    <w:name w:val="List Paragraph"/>
    <w:basedOn w:val="Normal"/>
    <w:uiPriority w:val="34"/>
    <w:semiHidden/>
    <w:qFormat/>
    <w:rsid w:val="003B0D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51C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3B84"/>
  </w:style>
  <w:style w:type="paragraph" w:styleId="Footer">
    <w:name w:val="footer"/>
    <w:basedOn w:val="Normal"/>
    <w:link w:val="FooterChar"/>
    <w:uiPriority w:val="99"/>
    <w:semiHidden/>
    <w:rsid w:val="00C51C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2086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2086"/>
    <w:rPr>
      <w:rFonts w:asciiTheme="majorHAnsi" w:eastAsiaTheme="majorEastAsia" w:hAnsiTheme="majorHAnsi" w:cstheme="majorBidi"/>
      <w:color w:val="4C661A" w:themeColor="accent1" w:themeShade="7F"/>
      <w:sz w:val="22"/>
    </w:rPr>
  </w:style>
  <w:style w:type="paragraph" w:styleId="Date">
    <w:name w:val="Date"/>
    <w:basedOn w:val="Normal"/>
    <w:next w:val="Normal"/>
    <w:link w:val="DateChar"/>
    <w:uiPriority w:val="99"/>
    <w:rsid w:val="00C51CF5"/>
    <w:rPr>
      <w:sz w:val="18"/>
      <w:szCs w:val="22"/>
    </w:rPr>
  </w:style>
  <w:style w:type="character" w:customStyle="1" w:styleId="DateChar">
    <w:name w:val="Date Char"/>
    <w:basedOn w:val="DefaultParagraphFont"/>
    <w:link w:val="Date"/>
    <w:uiPriority w:val="99"/>
    <w:rsid w:val="00C51CF5"/>
    <w:rPr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AC5509"/>
    <w:rPr>
      <w:color w:val="31521B" w:themeColor="accent2" w:themeShade="80"/>
      <w:u w:val="single"/>
    </w:rPr>
  </w:style>
  <w:style w:type="character" w:styleId="PlaceholderText">
    <w:name w:val="Placeholder Text"/>
    <w:basedOn w:val="DefaultParagraphFont"/>
    <w:uiPriority w:val="99"/>
    <w:semiHidden/>
    <w:rsid w:val="00C51CF5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3E2D"/>
    <w:pPr>
      <w:spacing w:after="360"/>
      <w:jc w:val="center"/>
    </w:pPr>
    <w:rPr>
      <w:spacing w:val="19"/>
      <w:w w:val="86"/>
      <w:sz w:val="32"/>
      <w:szCs w:val="28"/>
      <w:fitText w:val="2160" w:id="1744560130"/>
    </w:rPr>
  </w:style>
  <w:style w:type="character" w:customStyle="1" w:styleId="SubtitleChar">
    <w:name w:val="Subtitle Char"/>
    <w:basedOn w:val="DefaultParagraphFont"/>
    <w:link w:val="Subtitle"/>
    <w:uiPriority w:val="11"/>
    <w:rsid w:val="00443E2D"/>
    <w:rPr>
      <w:spacing w:val="19"/>
      <w:w w:val="86"/>
      <w:sz w:val="32"/>
      <w:szCs w:val="28"/>
      <w:fitText w:val="2160" w:id="1744560130"/>
    </w:rPr>
  </w:style>
  <w:style w:type="character" w:customStyle="1" w:styleId="Heading1Char">
    <w:name w:val="Heading 1 Char"/>
    <w:basedOn w:val="DefaultParagraphFont"/>
    <w:link w:val="Heading1"/>
    <w:uiPriority w:val="9"/>
    <w:rsid w:val="00AC5509"/>
    <w:rPr>
      <w:rFonts w:asciiTheme="majorHAnsi" w:eastAsiaTheme="majorEastAsia" w:hAnsiTheme="majorHAnsi" w:cstheme="majorBidi"/>
      <w:caps/>
      <w:color w:val="FFFFFF" w:themeColor="background1"/>
      <w:sz w:val="48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rsid w:val="005D47DE"/>
    <w:rPr>
      <w:color w:val="808080"/>
      <w:shd w:val="clear" w:color="auto" w:fill="E6E6E6"/>
    </w:rPr>
  </w:style>
  <w:style w:type="paragraph" w:customStyle="1" w:styleId="ProfileText">
    <w:name w:val="Profile Text"/>
    <w:basedOn w:val="Normal"/>
    <w:qFormat/>
    <w:rsid w:val="00443E2D"/>
  </w:style>
  <w:style w:type="paragraph" w:customStyle="1" w:styleId="ContactDetails">
    <w:name w:val="Contact Details"/>
    <w:basedOn w:val="Normal"/>
    <w:qFormat/>
    <w:rsid w:val="00443E2D"/>
  </w:style>
  <w:style w:type="paragraph" w:styleId="NormalWeb">
    <w:name w:val="Normal (Web)"/>
    <w:basedOn w:val="Normal"/>
    <w:uiPriority w:val="99"/>
    <w:semiHidden/>
    <w:unhideWhenUsed/>
    <w:rsid w:val="002F3B96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2F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mran\AppData\Roaming\Microsoft\Templates\Green%20cube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C13D0F495647EC8DFA078CF6059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60C7B-CBB7-4D9D-A520-73E809BB3EC2}"/>
      </w:docPartPr>
      <w:docPartBody>
        <w:p w:rsidR="000A3020" w:rsidRDefault="00A37066">
          <w:pPr>
            <w:pStyle w:val="7FC13D0F495647EC8DFA078CF6059F04"/>
          </w:pPr>
          <w:r w:rsidRPr="00036450">
            <w:t>WORK EXPERIENCE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GGothicE">
    <w:altName w:val="MS Gothic"/>
    <w:charset w:val="80"/>
    <w:family w:val="modern"/>
    <w:pitch w:val="fixed"/>
    <w:sig w:usb0="00000000" w:usb1="6AC7FDFB" w:usb2="00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066"/>
    <w:rsid w:val="000A3020"/>
    <w:rsid w:val="003000F9"/>
    <w:rsid w:val="00A3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pBdr>
        <w:bottom w:val="single" w:sz="8" w:space="1" w:color="5B9BD5" w:themeColor="accent1"/>
      </w:pBdr>
      <w:spacing w:before="200" w:after="0" w:line="276" w:lineRule="auto"/>
      <w:ind w:right="360"/>
      <w:outlineLvl w:val="1"/>
    </w:pPr>
    <w:rPr>
      <w:rFonts w:asciiTheme="majorHAnsi" w:eastAsiaTheme="majorEastAsia" w:hAnsiTheme="majorHAnsi" w:cstheme="majorBidi"/>
      <w:b/>
      <w:bCs/>
      <w:caps/>
      <w:color w:val="FFFFFF" w:themeColor="background1"/>
      <w:sz w:val="26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DC86988D9514FE7B99648D3AFAF0586">
    <w:name w:val="5DC86988D9514FE7B99648D3AFAF0586"/>
  </w:style>
  <w:style w:type="paragraph" w:customStyle="1" w:styleId="1D9EE500EDF340048C7012AFAE40CECD">
    <w:name w:val="1D9EE500EDF340048C7012AFAE40CECD"/>
  </w:style>
  <w:style w:type="paragraph" w:customStyle="1" w:styleId="5A1F250867174738BB2E11EC8F807C35">
    <w:name w:val="5A1F250867174738BB2E11EC8F807C35"/>
  </w:style>
  <w:style w:type="paragraph" w:customStyle="1" w:styleId="07593F4897284D05B09914852D276BB0">
    <w:name w:val="07593F4897284D05B09914852D276BB0"/>
  </w:style>
  <w:style w:type="paragraph" w:customStyle="1" w:styleId="0694096A9FA24D6DB2D091E6B3216F07">
    <w:name w:val="0694096A9FA24D6DB2D091E6B3216F07"/>
  </w:style>
  <w:style w:type="paragraph" w:customStyle="1" w:styleId="05680A75A1F34354BDF50EF02F2BFB71">
    <w:name w:val="05680A75A1F34354BDF50EF02F2BFB71"/>
  </w:style>
  <w:style w:type="paragraph" w:customStyle="1" w:styleId="7DF554B7B1FA42D4996B60F0B02AA9C6">
    <w:name w:val="7DF554B7B1FA42D4996B60F0B02AA9C6"/>
  </w:style>
  <w:style w:type="paragraph" w:customStyle="1" w:styleId="243E3C63B456418D86C167C57D1FD2BA">
    <w:name w:val="243E3C63B456418D86C167C57D1FD2BA"/>
  </w:style>
  <w:style w:type="paragraph" w:customStyle="1" w:styleId="1292E67CC68F442096B389B9D30BB1AB">
    <w:name w:val="1292E67CC68F442096B389B9D30BB1AB"/>
  </w:style>
  <w:style w:type="paragraph" w:customStyle="1" w:styleId="31F73B99102C46698EA468CF042EB163">
    <w:name w:val="31F73B99102C46698EA468CF042EB163"/>
  </w:style>
  <w:style w:type="paragraph" w:customStyle="1" w:styleId="D8CFC73A1BBF4FEC805A8C78C59FBDA4">
    <w:name w:val="D8CFC73A1BBF4FEC805A8C78C59FBDA4"/>
  </w:style>
  <w:style w:type="paragraph" w:customStyle="1" w:styleId="A44F8638E1074E57A175E01EAEA4E202">
    <w:name w:val="A44F8638E1074E57A175E01EAEA4E202"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aps/>
      <w:color w:val="FFFFFF" w:themeColor="background1"/>
      <w:sz w:val="26"/>
      <w:szCs w:val="26"/>
      <w:lang w:eastAsia="ja-JP"/>
    </w:rPr>
  </w:style>
  <w:style w:type="paragraph" w:customStyle="1" w:styleId="FA96DA5CCC1744CA8D253903EA23BF3C">
    <w:name w:val="FA96DA5CCC1744CA8D253903EA23BF3C"/>
  </w:style>
  <w:style w:type="paragraph" w:customStyle="1" w:styleId="4A23B1E65AFB48B681B18102A6BB008E">
    <w:name w:val="4A23B1E65AFB48B681B18102A6BB008E"/>
  </w:style>
  <w:style w:type="paragraph" w:customStyle="1" w:styleId="12855614779346FBB9DB0EF2F66361C2">
    <w:name w:val="12855614779346FBB9DB0EF2F66361C2"/>
  </w:style>
  <w:style w:type="paragraph" w:customStyle="1" w:styleId="8D7055A65670427DBAB3B4B84BE6BF94">
    <w:name w:val="8D7055A65670427DBAB3B4B84BE6BF94"/>
  </w:style>
  <w:style w:type="paragraph" w:customStyle="1" w:styleId="1C964C9C04004E0DB340F99A18623324">
    <w:name w:val="1C964C9C04004E0DB340F99A18623324"/>
  </w:style>
  <w:style w:type="paragraph" w:customStyle="1" w:styleId="881D58A416B847A3928D4E523DA12313">
    <w:name w:val="881D58A416B847A3928D4E523DA12313"/>
  </w:style>
  <w:style w:type="character" w:styleId="Hyperlink">
    <w:name w:val="Hyperlink"/>
    <w:basedOn w:val="DefaultParagraphFont"/>
    <w:uiPriority w:val="99"/>
    <w:unhideWhenUsed/>
    <w:rPr>
      <w:color w:val="ED7D31" w:themeColor="accent2"/>
      <w:u w:val="single"/>
    </w:rPr>
  </w:style>
  <w:style w:type="paragraph" w:customStyle="1" w:styleId="4AEC4656F2EB43C5B4BBE9A286B8E6FA">
    <w:name w:val="4AEC4656F2EB43C5B4BBE9A286B8E6FA"/>
  </w:style>
  <w:style w:type="paragraph" w:customStyle="1" w:styleId="7FC13D0F495647EC8DFA078CF6059F04">
    <w:name w:val="7FC13D0F495647EC8DFA078CF6059F04"/>
  </w:style>
  <w:style w:type="paragraph" w:customStyle="1" w:styleId="2FDD0FA689FD48B0B7488A25F27CC2FF">
    <w:name w:val="2FDD0FA689FD48B0B7488A25F27CC2FF"/>
  </w:style>
  <w:style w:type="paragraph" w:customStyle="1" w:styleId="F4BE8FEF782E494F8895406C6C8B1A7A">
    <w:name w:val="F4BE8FEF782E494F8895406C6C8B1A7A"/>
  </w:style>
  <w:style w:type="paragraph" w:customStyle="1" w:styleId="3075623B182B441994415524534A10FB">
    <w:name w:val="3075623B182B441994415524534A10FB"/>
  </w:style>
  <w:style w:type="paragraph" w:customStyle="1" w:styleId="99C62B2F4195437FACA5E6FB1A6B3ED4">
    <w:name w:val="99C62B2F4195437FACA5E6FB1A6B3ED4"/>
  </w:style>
  <w:style w:type="paragraph" w:customStyle="1" w:styleId="4A6D8D2A5E9C48678B641534D9732BB2">
    <w:name w:val="4A6D8D2A5E9C48678B641534D9732BB2"/>
  </w:style>
  <w:style w:type="paragraph" w:customStyle="1" w:styleId="5754F1074B334F3287A3C1721360C6A3">
    <w:name w:val="5754F1074B334F3287A3C1721360C6A3"/>
  </w:style>
  <w:style w:type="paragraph" w:customStyle="1" w:styleId="8A4329896C644FA4B96C6A5CD0DD84EC">
    <w:name w:val="8A4329896C644FA4B96C6A5CD0DD84EC"/>
  </w:style>
  <w:style w:type="paragraph" w:customStyle="1" w:styleId="7E04566DCC22404D91EA400A1BEF1993">
    <w:name w:val="7E04566DCC22404D91EA400A1BEF1993"/>
  </w:style>
  <w:style w:type="paragraph" w:customStyle="1" w:styleId="B0E513BCCB24473DB3C981B864A863BA">
    <w:name w:val="B0E513BCCB24473DB3C981B864A863BA"/>
  </w:style>
  <w:style w:type="paragraph" w:customStyle="1" w:styleId="610598D265884AF5BB6BDB823CCA3792">
    <w:name w:val="610598D265884AF5BB6BDB823CCA3792"/>
  </w:style>
  <w:style w:type="paragraph" w:customStyle="1" w:styleId="DA358285DD254AD0A05ECCF665754EFF">
    <w:name w:val="DA358285DD254AD0A05ECCF665754EFF"/>
  </w:style>
  <w:style w:type="paragraph" w:customStyle="1" w:styleId="1961EBD03D9C4A498BBC05D757A80A6D">
    <w:name w:val="1961EBD03D9C4A498BBC05D757A80A6D"/>
  </w:style>
  <w:style w:type="paragraph" w:customStyle="1" w:styleId="912DC7C772EA40209F1B7DD766866838">
    <w:name w:val="912DC7C772EA40209F1B7DD766866838"/>
  </w:style>
  <w:style w:type="paragraph" w:customStyle="1" w:styleId="4A0568BD416442D597372E3121F98753">
    <w:name w:val="4A0568BD416442D597372E3121F98753"/>
  </w:style>
  <w:style w:type="paragraph" w:customStyle="1" w:styleId="2B0B208AA6274FD9938BBAF974744B6B">
    <w:name w:val="2B0B208AA6274FD9938BBAF974744B6B"/>
  </w:style>
  <w:style w:type="paragraph" w:customStyle="1" w:styleId="9C15ED2CCA484B559D587D5728B713C3">
    <w:name w:val="9C15ED2CCA484B559D587D5728B713C3"/>
  </w:style>
  <w:style w:type="paragraph" w:customStyle="1" w:styleId="2A1D5C5473C04D3D9291ABC45B544540">
    <w:name w:val="2A1D5C5473C04D3D9291ABC45B544540"/>
  </w:style>
  <w:style w:type="paragraph" w:customStyle="1" w:styleId="7F3223E5F04943F6AB77C2E3F41CD02B">
    <w:name w:val="7F3223E5F04943F6AB77C2E3F41CD02B"/>
  </w:style>
  <w:style w:type="paragraph" w:customStyle="1" w:styleId="56ECE27C803146308CEBD48131ADCDD8">
    <w:name w:val="56ECE27C803146308CEBD48131ADCDD8"/>
  </w:style>
  <w:style w:type="paragraph" w:customStyle="1" w:styleId="1D8BFABCFCFE47EE875E2C1634F72693">
    <w:name w:val="1D8BFABCFCFE47EE875E2C1634F72693"/>
  </w:style>
  <w:style w:type="paragraph" w:customStyle="1" w:styleId="70DAD80C02284A50A4A89594DBE45DC6">
    <w:name w:val="70DAD80C02284A50A4A89594DBE45DC6"/>
  </w:style>
  <w:style w:type="paragraph" w:customStyle="1" w:styleId="4D6AA17BC48741DFBE99480B54E3615C">
    <w:name w:val="4D6AA17BC48741DFBE99480B54E3615C"/>
    <w:rsid w:val="000A30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2" ma:contentTypeDescription="Create a new document." ma:contentTypeScope="" ma:versionID="cf6cf056b5324d160236e2ac13572175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308e4927137fd5e63b6be1bd7725299e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AF49CD-81BB-4ED9-A718-D98C8A5DA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0C0CD-0EA2-490A-B7DE-ACED37094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7A47F-0417-412B-B449-2856C38608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Green cube resume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2022-06-06T12:21:00Z</dcterms:created>
  <dcterms:modified xsi:type="dcterms:W3CDTF">2022-06-06T12:21:00Z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</Properties>
</file>